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22E5D">
        <w:rPr>
          <w:rFonts w:cs="Arial"/>
          <w:b/>
          <w:caps/>
          <w:sz w:val="28"/>
          <w:szCs w:val="28"/>
        </w:rPr>
        <w:t>1389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22E5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Rondas da Guarda Civil Municipal na Rua Floriano Peixoto, em frente ao Colégio Rezende e Rezende, na região central.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2E5D" w:rsidRDefault="003A77BE" w:rsidP="00C22E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cabíveis </w:t>
      </w:r>
      <w:r w:rsidR="00C22E5D">
        <w:rPr>
          <w:rFonts w:cs="Arial"/>
        </w:rPr>
        <w:t xml:space="preserve">junto à Secretaria de Segurança e Defesa do Cidadão, </w:t>
      </w:r>
      <w:r w:rsidR="007613BD">
        <w:rPr>
          <w:rFonts w:cs="Arial"/>
        </w:rPr>
        <w:t>visando</w:t>
      </w:r>
      <w:r w:rsidR="00C22E5D" w:rsidRPr="00C22E5D">
        <w:rPr>
          <w:rFonts w:cs="Arial"/>
        </w:rPr>
        <w:t xml:space="preserve"> </w:t>
      </w:r>
      <w:r w:rsidR="00C22E5D">
        <w:rPr>
          <w:rFonts w:cs="Arial"/>
        </w:rPr>
        <w:t>à realização de r</w:t>
      </w:r>
      <w:r w:rsidR="00C22E5D" w:rsidRPr="00C22E5D">
        <w:rPr>
          <w:rFonts w:cs="Arial"/>
        </w:rPr>
        <w:t>ondas da Guarda Civil Municipal na Rua Floriano Peixoto, em frente ao Colégio Rezende e Rezende, na região central.</w:t>
      </w:r>
    </w:p>
    <w:p w:rsidR="00C22E5D" w:rsidRDefault="00C22E5D" w:rsidP="00C22E5D">
      <w:pPr>
        <w:tabs>
          <w:tab w:val="left" w:pos="-600"/>
        </w:tabs>
        <w:spacing w:after="120" w:line="324" w:lineRule="auto"/>
        <w:ind w:firstLine="1701"/>
        <w:jc w:val="both"/>
      </w:pPr>
      <w:r>
        <w:rPr>
          <w:rFonts w:cs="Arial"/>
        </w:rPr>
        <w:t>O</w:t>
      </w:r>
      <w:r>
        <w:t>s</w:t>
      </w:r>
      <w:r>
        <w:t xml:space="preserve"> moradores da região reclamam da falta de segurança</w:t>
      </w:r>
      <w:r>
        <w:t xml:space="preserve"> naquela localidade</w:t>
      </w:r>
      <w:r>
        <w:t>, princ</w:t>
      </w:r>
      <w:r>
        <w:t>ipalmente aos finais de semana.</w:t>
      </w:r>
    </w:p>
    <w:p w:rsidR="003A77BE" w:rsidRPr="001840AD" w:rsidRDefault="00C22E5D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Dada</w:t>
      </w:r>
      <w:r>
        <w:t xml:space="preserve"> a importância da presente </w:t>
      </w:r>
      <w:r w:rsidRPr="00C22E5D">
        <w:t>solicitação</w:t>
      </w:r>
      <w:r>
        <w:t>, contam</w:t>
      </w:r>
      <w:r>
        <w:t>o</w:t>
      </w:r>
      <w:r>
        <w:t>s</w:t>
      </w:r>
      <w:r>
        <w:t xml:space="preserve"> com o </w:t>
      </w:r>
      <w:r>
        <w:t>acolhimento do Senhor Prefeito e, n</w:t>
      </w:r>
      <w:bookmarkStart w:id="0" w:name="_GoBack"/>
      <w:bookmarkEnd w:id="0"/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22E5D">
        <w:rPr>
          <w:rFonts w:cs="Arial"/>
        </w:rPr>
        <w:t>19 de maio de 2021.</w:t>
      </w:r>
    </w:p>
    <w:p w:rsidR="00C22E5D" w:rsidRDefault="00C22E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22E5D" w:rsidRDefault="00C22E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22E5D" w:rsidRPr="005D429C" w:rsidRDefault="00C22E5D" w:rsidP="00C22E5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C22E5D" w:rsidRPr="005D429C" w:rsidRDefault="00C22E5D" w:rsidP="00C22E5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C22E5D" w:rsidRPr="00ED4D34" w:rsidRDefault="00C22E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C22E5D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25" w:rsidRDefault="00CE7F25">
      <w:r>
        <w:separator/>
      </w:r>
    </w:p>
  </w:endnote>
  <w:endnote w:type="continuationSeparator" w:id="0">
    <w:p w:rsidR="00CE7F25" w:rsidRDefault="00CE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25" w:rsidRDefault="00CE7F25">
      <w:r>
        <w:separator/>
      </w:r>
    </w:p>
  </w:footnote>
  <w:footnote w:type="continuationSeparator" w:id="0">
    <w:p w:rsidR="00CE7F25" w:rsidRDefault="00CE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22E5D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E7F25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EB3FA-3117-47DD-8AF8-FB742818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2021-05-18T11:48:00Z</dcterms:created>
  <dcterms:modified xsi:type="dcterms:W3CDTF">2021-05-18T11:48:00Z</dcterms:modified>
</cp:coreProperties>
</file>